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5603" w14:textId="77777777" w:rsidR="001A39FB" w:rsidRDefault="001A39FB" w:rsidP="001A39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PHILLIP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17A17EB8" w14:textId="77777777" w:rsidR="001A39FB" w:rsidRDefault="001A39FB" w:rsidP="001A39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Gainsby</w:t>
      </w:r>
      <w:proofErr w:type="spellEnd"/>
      <w:r>
        <w:rPr>
          <w:rFonts w:cs="Times New Roman"/>
          <w:szCs w:val="24"/>
        </w:rPr>
        <w:t>, Lincolnshire.</w:t>
      </w:r>
    </w:p>
    <w:p w14:paraId="29871337" w14:textId="77777777" w:rsidR="001A39FB" w:rsidRDefault="001A39FB" w:rsidP="001A39FB">
      <w:pPr>
        <w:pStyle w:val="NoSpacing"/>
        <w:rPr>
          <w:rFonts w:cs="Times New Roman"/>
          <w:szCs w:val="24"/>
        </w:rPr>
      </w:pPr>
    </w:p>
    <w:p w14:paraId="3DF8EB90" w14:textId="77777777" w:rsidR="001A39FB" w:rsidRDefault="001A39FB" w:rsidP="001A39FB">
      <w:pPr>
        <w:pStyle w:val="NoSpacing"/>
        <w:rPr>
          <w:rFonts w:cs="Times New Roman"/>
          <w:szCs w:val="24"/>
        </w:rPr>
      </w:pPr>
    </w:p>
    <w:p w14:paraId="1171D133" w14:textId="77777777" w:rsidR="001A39FB" w:rsidRDefault="001A39FB" w:rsidP="001A39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and six others made a plaint of debt against William </w:t>
      </w:r>
      <w:proofErr w:type="spellStart"/>
      <w:r>
        <w:rPr>
          <w:rFonts w:cs="Times New Roman"/>
          <w:szCs w:val="24"/>
        </w:rPr>
        <w:t>Markeby</w:t>
      </w:r>
      <w:proofErr w:type="spellEnd"/>
      <w:r>
        <w:rPr>
          <w:rFonts w:cs="Times New Roman"/>
          <w:szCs w:val="24"/>
        </w:rPr>
        <w:t xml:space="preserve"> of</w:t>
      </w:r>
    </w:p>
    <w:p w14:paraId="56735BDB" w14:textId="77777777" w:rsidR="001A39FB" w:rsidRDefault="001A39FB" w:rsidP="001A39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>, brasier(q.v.).</w:t>
      </w:r>
    </w:p>
    <w:p w14:paraId="2297C198" w14:textId="77777777" w:rsidR="001A39FB" w:rsidRDefault="001A39FB" w:rsidP="001A39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32EAA050" w14:textId="77777777" w:rsidR="001A39FB" w:rsidRDefault="001A39FB" w:rsidP="001A39FB">
      <w:pPr>
        <w:pStyle w:val="NoSpacing"/>
        <w:rPr>
          <w:rFonts w:cs="Times New Roman"/>
          <w:szCs w:val="24"/>
        </w:rPr>
      </w:pPr>
    </w:p>
    <w:p w14:paraId="6E14EA76" w14:textId="77777777" w:rsidR="001A39FB" w:rsidRDefault="001A39FB" w:rsidP="001A39FB">
      <w:pPr>
        <w:pStyle w:val="NoSpacing"/>
        <w:rPr>
          <w:rFonts w:cs="Times New Roman"/>
          <w:szCs w:val="24"/>
        </w:rPr>
      </w:pPr>
    </w:p>
    <w:p w14:paraId="3373A30F" w14:textId="77777777" w:rsidR="001A39FB" w:rsidRDefault="001A39FB" w:rsidP="001A39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p w14:paraId="41B94C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75704" w14:textId="77777777" w:rsidR="001A39FB" w:rsidRDefault="001A39FB" w:rsidP="009139A6">
      <w:r>
        <w:separator/>
      </w:r>
    </w:p>
  </w:endnote>
  <w:endnote w:type="continuationSeparator" w:id="0">
    <w:p w14:paraId="577726EE" w14:textId="77777777" w:rsidR="001A39FB" w:rsidRDefault="001A39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9D7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5C6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C1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D544" w14:textId="77777777" w:rsidR="001A39FB" w:rsidRDefault="001A39FB" w:rsidP="009139A6">
      <w:r>
        <w:separator/>
      </w:r>
    </w:p>
  </w:footnote>
  <w:footnote w:type="continuationSeparator" w:id="0">
    <w:p w14:paraId="62630D22" w14:textId="77777777" w:rsidR="001A39FB" w:rsidRDefault="001A39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B5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88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A5A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9FB"/>
    <w:rsid w:val="000666E0"/>
    <w:rsid w:val="001A39F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DDACC"/>
  <w15:chartTrackingRefBased/>
  <w15:docId w15:val="{64CDDDB9-651C-4906-8014-6C0265B2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39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2023-06-15T09:02:00Z</dcterms:created>
  <dcterms:modified xsi:type="dcterms:W3CDTF">2023-06-15T09:02:00Z</dcterms:modified>
</cp:coreProperties>
</file>